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ABB" w:rsidRDefault="00D77ABB" w:rsidP="00D77ABB">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0000" w:rsidRDefault="00D77ABB" w:rsidP="00654C89">
            <w:pPr>
              <w:pStyle w:val="Heading1"/>
              <w:numPr>
                <w:ilvl w:val="0"/>
                <w:numId w:val="0"/>
              </w:numPr>
              <w:ind w:left="357" w:right="-70" w:hanging="357"/>
              <w:jc w:val="center"/>
              <w:rPr>
                <w:sz w:val="24"/>
                <w:szCs w:val="24"/>
              </w:rPr>
            </w:pPr>
            <w:bookmarkStart w:id="0" w:name="_Toc116021941"/>
            <w:bookmarkStart w:id="1" w:name="_Toc116219468"/>
            <w:r w:rsidRPr="00AE00E9">
              <w:rPr>
                <w:sz w:val="24"/>
                <w:szCs w:val="24"/>
              </w:rPr>
              <w:t>Microsoft</w:t>
            </w:r>
            <w:r w:rsidRPr="00AE00E9">
              <w:rPr>
                <w:sz w:val="24"/>
                <w:szCs w:val="24"/>
              </w:rPr>
              <w:sym w:font="Symbol" w:char="00E2"/>
            </w:r>
            <w:r w:rsidRPr="00AE00E9">
              <w:rPr>
                <w:sz w:val="24"/>
                <w:szCs w:val="24"/>
              </w:rPr>
              <w:t xml:space="preserve"> </w:t>
            </w:r>
            <w:bookmarkEnd w:id="0"/>
            <w:bookmarkEnd w:id="1"/>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8A558D" w:rsidRPr="00536D21">
              <w:rPr>
                <w:rFonts w:cs="Arial"/>
                <w:b/>
                <w:u w:val="single"/>
              </w:rPr>
              <w:fldChar w:fldCharType="end"/>
            </w:r>
            <w:r w:rsidRPr="00AE55AF">
              <w:rPr>
                <w:rStyle w:val="LicenseNumSuperCharCharCharCharCharCharCharChar"/>
                <w:sz w:val="24"/>
                <w:szCs w:val="24"/>
                <w:vertAlign w:val="superscript"/>
              </w:rPr>
              <w:footnoteReference w:id="2"/>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8A558D" w:rsidRPr="00536D21">
              <w:rPr>
                <w:rFonts w:cs="Arial"/>
                <w:b/>
                <w:u w:val="single"/>
              </w:rPr>
              <w:fldChar w:fldCharType="end"/>
            </w:r>
            <w:r w:rsidRPr="00AE00E9">
              <w:rPr>
                <w:rFonts w:eastAsia="SimSun"/>
                <w:b/>
                <w:bCs/>
                <w:sz w:val="24"/>
                <w:szCs w:val="24"/>
                <w:vertAlign w:val="superscript"/>
              </w:rPr>
              <w:footnoteReference w:id="3"/>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8A558D"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000000"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lastRenderedPageBreak/>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lastRenderedPageBreak/>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295" w:rsidRDefault="00E87295" w:rsidP="003C2DE9">
      <w:pPr>
        <w:spacing w:before="0" w:after="0"/>
      </w:pPr>
      <w:r>
        <w:separator/>
      </w:r>
    </w:p>
  </w:endnote>
  <w:endnote w:type="continuationSeparator" w:id="1">
    <w:p w:rsidR="00E87295" w:rsidRDefault="00E87295"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AEF" w:usb1="C0007841" w:usb2="00000009" w:usb3="00000000" w:csb0="000001FF" w:csb1="00000000"/>
  </w:font>
  <w:font w:name="Courier New">
    <w:altName w:val="Arial"/>
    <w:panose1 w:val="02070309020205020404"/>
    <w:charset w:val="00"/>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u!??I"/>
    <w:panose1 w:val="020B0604030504040204"/>
    <w:charset w:val="00"/>
    <w:family w:val="swiss"/>
    <w:pitch w:val="variable"/>
    <w:sig w:usb0="E1002A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8A558D" w:rsidRPr="00F10EC8">
            <w:rPr>
              <w:rStyle w:val="PageNumber"/>
              <w:sz w:val="18"/>
              <w:szCs w:val="18"/>
            </w:rPr>
            <w:fldChar w:fldCharType="begin"/>
          </w:r>
          <w:r w:rsidRPr="00F10EC8">
            <w:rPr>
              <w:rStyle w:val="PageNumber"/>
              <w:sz w:val="18"/>
              <w:szCs w:val="18"/>
            </w:rPr>
            <w:instrText xml:space="preserve"> PAGE </w:instrText>
          </w:r>
          <w:r w:rsidR="008A558D" w:rsidRPr="00F10EC8">
            <w:rPr>
              <w:rStyle w:val="PageNumber"/>
              <w:sz w:val="18"/>
              <w:szCs w:val="18"/>
            </w:rPr>
            <w:fldChar w:fldCharType="separate"/>
          </w:r>
          <w:r w:rsidR="00654C89">
            <w:rPr>
              <w:rStyle w:val="PageNumber"/>
              <w:noProof/>
              <w:sz w:val="18"/>
              <w:szCs w:val="18"/>
            </w:rPr>
            <w:t>1</w:t>
          </w:r>
          <w:r w:rsidR="008A558D" w:rsidRPr="00F10EC8">
            <w:rPr>
              <w:rStyle w:val="PageNumber"/>
              <w:sz w:val="18"/>
              <w:szCs w:val="18"/>
            </w:rPr>
            <w:fldChar w:fldCharType="end"/>
          </w:r>
          <w:r w:rsidRPr="00F10EC8">
            <w:rPr>
              <w:rStyle w:val="PageNumber"/>
              <w:sz w:val="18"/>
              <w:szCs w:val="18"/>
            </w:rPr>
            <w:t xml:space="preserve"> of </w:t>
          </w:r>
          <w:r w:rsidR="008A558D" w:rsidRPr="00F10EC8">
            <w:rPr>
              <w:rStyle w:val="PageNumber"/>
              <w:sz w:val="18"/>
              <w:szCs w:val="18"/>
            </w:rPr>
            <w:fldChar w:fldCharType="begin"/>
          </w:r>
          <w:r w:rsidRPr="00F10EC8">
            <w:rPr>
              <w:rStyle w:val="PageNumber"/>
              <w:sz w:val="18"/>
              <w:szCs w:val="18"/>
            </w:rPr>
            <w:instrText xml:space="preserve"> NUMPAGES </w:instrText>
          </w:r>
          <w:r w:rsidR="008A558D" w:rsidRPr="00F10EC8">
            <w:rPr>
              <w:rStyle w:val="PageNumber"/>
              <w:sz w:val="18"/>
              <w:szCs w:val="18"/>
            </w:rPr>
            <w:fldChar w:fldCharType="separate"/>
          </w:r>
          <w:r w:rsidR="00654C89">
            <w:rPr>
              <w:rStyle w:val="PageNumber"/>
              <w:noProof/>
              <w:sz w:val="18"/>
              <w:szCs w:val="18"/>
            </w:rPr>
            <w:t>4</w:t>
          </w:r>
          <w:r w:rsidR="008A558D" w:rsidRPr="00F10EC8">
            <w:rPr>
              <w:rStyle w:val="PageNumber"/>
              <w:sz w:val="18"/>
              <w:szCs w:val="18"/>
            </w:rPr>
            <w:fldChar w:fldCharType="end"/>
          </w:r>
        </w:p>
      </w:tc>
    </w:tr>
  </w:tbl>
  <w:p w:rsidR="00D77ABB" w:rsidRDefault="00D77A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295" w:rsidRDefault="00E87295" w:rsidP="003C2DE9">
      <w:pPr>
        <w:spacing w:before="0" w:after="0"/>
      </w:pPr>
      <w:r>
        <w:separator/>
      </w:r>
    </w:p>
  </w:footnote>
  <w:footnote w:type="continuationSeparator" w:id="1">
    <w:p w:rsidR="00E87295" w:rsidRDefault="00E87295" w:rsidP="003C2DE9">
      <w:pPr>
        <w:spacing w:before="0" w:after="0"/>
      </w:pPr>
      <w:r>
        <w:continuationSeparator/>
      </w:r>
    </w:p>
  </w:footnote>
  <w:footnote w:id="2">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3">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drawingGridHorizontalSpacing w:val="120"/>
  <w:displayHorizontalDrawingGridEvery w:val="2"/>
  <w:characterSpacingControl w:val="doNotCompress"/>
  <w:footnotePr>
    <w:footnote w:id="0"/>
    <w:footnote w:id="1"/>
  </w:footnotePr>
  <w:endnotePr>
    <w:endnote w:id="0"/>
    <w:endnote w:id="1"/>
  </w:endnotePr>
  <w:compat>
    <w:applyBreakingRules/>
    <w:useFELayout/>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0265&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essco&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OtherAddSWName&quot; TYPE=&quot;string&quot; STATUS=&quot;deferred&quot;/&gt;&lt;Variable NAME=&quot;InternetBasedServicesTerms&quot; TYPE=&quot;boolean&quot; STATUS=&quot;deferred&quot;/&gt;&lt;Variable NAME=&quot;SoftwareType&quot; TYPE=&quot;string&quot; STATUS=&quot;sure&quot;&gt;&lt;Value&gt;NA&lt;/Value&gt;&lt;/Variable&gt;&lt;Variable NAME=&quot;Channel&quot; TYPE=&quot;select&quot; STATUS=&quot;sure&quot;&gt;&lt;Value&gt;Retail&lt;/Value&gt;&lt;/Variable&gt;&lt;Variable NAME=&quot;Language&quot; TYPE=&quot;select&quot; STATUS=&quot;sure&quot;&gt;&lt;Value&gt;Chinese (Simplified)&lt;/Value&gt;&lt;Value&gt;Chinese (Traditional)&lt;/Value&gt;&lt;Value&gt;English&lt;/Value&gt;&lt;Value&gt;French&lt;/Value&gt;&lt;Value&gt;German&lt;/Value&gt;&lt;Value&gt;Japanese&lt;/Value&gt;&lt;Value&gt;Korean&lt;/Value&gt;&lt;Value&gt;Span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Mobile Device Manager 2008&lt;/Value&gt;&lt;/Variable&gt;&lt;Variable NAME=&quot;ProductEditions?&quot; TYPE=&quot;boolean&quot; STATUS=&quot;sure&quot;&gt;&lt;Value&gt;0&lt;/Value&gt;&lt;/Variable&gt;&lt;Variable NAME=&quot;LicenseModel&quot; TYPE=&quot;select&quot; STATUS=&quot;sure&quot;&gt;&lt;Value&gt;Servers - Server/CAL&lt;/Value&gt;&lt;/Variable&gt;&lt;Variable NAME=&quot;ServerCAL&quot; TYPE=&quot;select&quot; STATUS=&quot;sure&quot;&gt;&lt;Value&gt;None of the above&lt;/Value&gt;&lt;/Variable&gt;&lt;Variable NAME=&quot;OtherAddSW&quot; TYPE=&quot;boolean&quot; STATUS=&quot;sure&quot;&gt;&lt;Value&gt;1&lt;/Value&gt;&lt;/Variable&gt;&lt;Variable NAME=&quot;OtherMicrosoftPrograms&quot; TYPE=&quot;boolean&quot; STATUS=&quot;sure&quot;&gt;&lt;Value&gt;0&lt;/Value&gt;&lt;/Variable&gt;&lt;Variable NAME=&quot;BenchmarkNet&quot; TYPE=&quot;boolean&quot; STATUS=&quot;sure&quot;&gt;&lt;Value&gt;0&lt;/Value&gt;&lt;/Variable&gt;&lt;Variable NAME=&quot;MPEG&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0&lt;/Value&gt;&lt;/Variable&gt;&lt;Variable NAME=&quot;InternetBasedServicesFeatureInf&quot; TYPE=&quot;select&quot; STATUS=&quot;sure&quot;&gt;&lt;Value&gt;Link to a privacy statement&lt;/Value&gt;&lt;/Variable&gt;&lt;Variable NAME=&quot;InternetBasedServicesLink&quot; TYPE=&quot;string&quot; STATUS=&quot;sure&quot;&gt;&lt;Value&gt;//oca.microsoft.com/en/dcp20.asp&lt;/Value&gt;&lt;/Variable&gt;&lt;Variable NAME=&quot;InternetBasedServicesFeaturesDesc&quot; TYPE=&quot;select&quot; STATUS=&quot;sure&quot;&gt;&lt;Value&gt;Windows Update Feature&lt;/Value&gt;&lt;/Variable&gt;&lt;Variable NAME=&quot;MandatoryActiv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1&lt;/Value&gt;&lt;/Variable&gt;&lt;Variable NAME=&quot;Benchmarking&quot; TYPE=&quot;boolean&quot; STATUS=&quot;sure&quot;&gt;&lt;Value&gt;1&lt;/Value&gt;&lt;/Variable&gt;&lt;Variable NAME=&quot;MarkedSoftware&quot; TYPE=&quot;select&quot; STATUS=&quot;sure&quot;&gt;&lt;Value&gt;None&lt;/Value&gt;&lt;/Variable&gt;&lt;Variable NAME=&quot;Downgrade&quot; TYPE=&quot;boolean&quot; STATUS=&quot;sure&quot;&gt;&lt;Value&gt;0&lt;/Value&gt;&lt;/Variable&gt;&lt;Variable NAME=&quot;ProofofLicense&quot; TYPE=&quot;boolean&quot; STATUS=&quot;sure&quot;&gt;&lt;Value&gt;0&lt;/Value&gt;&lt;/Variable&gt;&lt;Variable NAME=&quot;Transfer&quot; TYPE=&quot;select&quot; STATUS=&quot;sure&quot;&gt;&lt;Value&gt;No transfer permitted&lt;/Value&gt;&lt;/Variable&gt;&lt;Variable NAME=&quot;VolumeLicensingSoftware&quot; TYPE=&quot;boolean&quot; STATUS=&quot;sure&quot;&gt;&lt;Value&gt;1&lt;/Value&gt;&lt;/Variable&gt;&lt;Variable NAME=&quot;Virtualization&quot; TYPE=&quot;boolean&quot; STATUS=&quot;sure&quot;&gt;&lt;Value&gt;1&lt;/Value&gt;&lt;/Variable&gt;&lt;/Document&gt;"/>
  </w:docVars>
  <w:rsids>
    <w:rsidRoot w:val="003C2DE9"/>
    <w:rsid w:val="00000387"/>
    <w:rsid w:val="000F76F8"/>
    <w:rsid w:val="00115864"/>
    <w:rsid w:val="00117AEB"/>
    <w:rsid w:val="001B02F5"/>
    <w:rsid w:val="002E00F7"/>
    <w:rsid w:val="002E510D"/>
    <w:rsid w:val="00385909"/>
    <w:rsid w:val="003C2DE9"/>
    <w:rsid w:val="003F15E5"/>
    <w:rsid w:val="004134FA"/>
    <w:rsid w:val="004B025E"/>
    <w:rsid w:val="004C298E"/>
    <w:rsid w:val="00520795"/>
    <w:rsid w:val="0053246E"/>
    <w:rsid w:val="00544E5C"/>
    <w:rsid w:val="0055150F"/>
    <w:rsid w:val="00591099"/>
    <w:rsid w:val="005A058E"/>
    <w:rsid w:val="006067AD"/>
    <w:rsid w:val="00613512"/>
    <w:rsid w:val="00635EFF"/>
    <w:rsid w:val="006532A3"/>
    <w:rsid w:val="00654C89"/>
    <w:rsid w:val="006761CB"/>
    <w:rsid w:val="006A5EAB"/>
    <w:rsid w:val="006C6506"/>
    <w:rsid w:val="00783AA8"/>
    <w:rsid w:val="00807B8B"/>
    <w:rsid w:val="008441D0"/>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F737A"/>
    <w:rsid w:val="00D14A85"/>
    <w:rsid w:val="00D37231"/>
    <w:rsid w:val="00D37B5A"/>
    <w:rsid w:val="00D77ABB"/>
    <w:rsid w:val="00D93939"/>
    <w:rsid w:val="00DA4C46"/>
    <w:rsid w:val="00E769D8"/>
    <w:rsid w:val="00E87295"/>
    <w:rsid w:val="00EA0269"/>
    <w:rsid w:val="00EA3DE9"/>
    <w:rsid w:val="00F933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pPr>
      <w:spacing w:after="0" w:line="240" w:lineRule="auto"/>
    </w:pPr>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A558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A558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basedOn w:val="DefaultParagraphFont"/>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basedOn w:val="CommentTextChar"/>
    <w:link w:val="CommentSubject"/>
    <w:uiPriority w:val="99"/>
    <w:semiHidden/>
    <w:locked/>
    <w:rsid w:val="006067AD"/>
    <w:rPr>
      <w:b/>
      <w:bCs/>
    </w:rPr>
  </w:style>
  <w:style w:type="character" w:customStyle="1" w:styleId="Body2Char">
    <w:name w:val="Body 2 Char"/>
    <w:basedOn w:val="DefaultParagraphFont"/>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basedOn w:val="DefaultParagraphFont"/>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basedOn w:val="DefaultParagraphFont"/>
    <w:link w:val="Footer"/>
    <w:uiPriority w:val="99"/>
    <w:semiHidden/>
    <w:rsid w:val="00D77ABB"/>
    <w:rPr>
      <w:rFonts w:ascii="Tahoma" w:eastAsia="MS Mincho" w:hAnsi="Tahoma" w:cs="Tahoma"/>
      <w:sz w:val="19"/>
      <w:szCs w:val="19"/>
    </w:rPr>
  </w:style>
  <w:style w:type="character" w:styleId="PageNumber">
    <w:name w:val="page number"/>
    <w:basedOn w:val="DefaultParagraphFont"/>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basedOn w:val="DefaultParagraphFont"/>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webSettings.xml><?xml version="1.0" encoding="utf-8"?>
<w:webSettings xmlns:r="http://schemas.openxmlformats.org/officeDocument/2006/relationships" xmlns:w="http://schemas.openxmlformats.org/wordprocessingml/2006/main">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lcashare1\eulamaster\EUL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95A2959-3FEC-4AF3-BD74-21993FEE1FE5}"/>
</file>

<file path=customXml/itemProps2.xml><?xml version="1.0" encoding="utf-8"?>
<ds:datastoreItem xmlns:ds="http://schemas.openxmlformats.org/officeDocument/2006/customXml" ds:itemID="{89503F0C-490E-44EA-B564-5C208168F059}"/>
</file>

<file path=customXml/itemProps3.xml><?xml version="1.0" encoding="utf-8"?>
<ds:datastoreItem xmlns:ds="http://schemas.openxmlformats.org/officeDocument/2006/customXml" ds:itemID="{C28763DE-560A-43A5-A414-791F8DFA4A1F}"/>
</file>

<file path=docProps/app.xml><?xml version="1.0" encoding="utf-8"?>
<Properties xmlns="http://schemas.openxmlformats.org/officeDocument/2006/extended-properties" xmlns:vt="http://schemas.openxmlformats.org/officeDocument/2006/docPropsVTypes">
  <Template>EULA.dot</Template>
  <TotalTime>0</TotalTime>
  <Pages>4</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sanders</cp:lastModifiedBy>
  <cp:revision>2</cp:revision>
  <dcterms:created xsi:type="dcterms:W3CDTF">2008-01-11T22:31:00Z</dcterms:created>
  <dcterms:modified xsi:type="dcterms:W3CDTF">2008-01-11T22:31:00Z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